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02BDD" w14:textId="77777777" w:rsidR="008A362C" w:rsidRDefault="008A362C" w:rsidP="008A362C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Stephen SWIFT</w:t>
      </w:r>
      <w:r>
        <w:rPr>
          <w:rFonts w:ascii="Times New Roman" w:hAnsi="Arial Unicode MS"/>
          <w:color w:val="auto"/>
        </w:rPr>
        <w:t xml:space="preserve">     (fl.1401-2)</w:t>
      </w:r>
    </w:p>
    <w:p w14:paraId="525FB159" w14:textId="77777777" w:rsidR="008A362C" w:rsidRDefault="008A362C" w:rsidP="008A362C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Canterbury.</w:t>
      </w:r>
    </w:p>
    <w:p w14:paraId="3C238B09" w14:textId="77777777" w:rsidR="008A362C" w:rsidRDefault="008A362C" w:rsidP="008A362C">
      <w:pPr>
        <w:pStyle w:val="Body1"/>
        <w:rPr>
          <w:rFonts w:ascii="Times New Roman" w:hAnsi="Arial Unicode MS"/>
          <w:color w:val="auto"/>
        </w:rPr>
      </w:pPr>
    </w:p>
    <w:p w14:paraId="3A999ABB" w14:textId="77777777" w:rsidR="008A362C" w:rsidRDefault="008A362C" w:rsidP="008A362C">
      <w:pPr>
        <w:pStyle w:val="Body1"/>
        <w:rPr>
          <w:rFonts w:ascii="Times New Roman" w:hAnsi="Arial Unicode MS"/>
          <w:color w:val="auto"/>
        </w:rPr>
      </w:pPr>
    </w:p>
    <w:p w14:paraId="39C6168A" w14:textId="4EFE185F" w:rsidR="00034AE5" w:rsidRDefault="008A362C" w:rsidP="008A362C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1401-2</w:t>
      </w:r>
      <w:r>
        <w:rPr>
          <w:rFonts w:ascii="Times New Roman" w:hAnsi="Arial Unicode MS"/>
          <w:color w:val="auto"/>
        </w:rPr>
        <w:tab/>
        <w:t>He paid a fine of 12d to live and trade in Burgate</w:t>
      </w:r>
      <w:r w:rsidR="00034AE5">
        <w:rPr>
          <w:rFonts w:ascii="Times New Roman" w:hAnsi="Arial Unicode MS"/>
          <w:color w:val="auto"/>
        </w:rPr>
        <w:t xml:space="preserve"> Ward.</w:t>
      </w:r>
    </w:p>
    <w:p w14:paraId="4B8D06F2" w14:textId="77777777" w:rsidR="00034AE5" w:rsidRDefault="00034AE5" w:rsidP="00034AE5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7C505318" w14:textId="651E38FD" w:rsidR="00034AE5" w:rsidRDefault="00034AE5" w:rsidP="00034AE5">
      <w:pPr>
        <w:pStyle w:val="NoSpacing"/>
        <w:ind w:left="1440"/>
      </w:pPr>
      <w:r>
        <w:t>J. Meadows Cowper, F.S.A., pub. Cross &amp; Jackman, Printers and Publishers, Canterbury, 1904 p.27).</w:t>
      </w:r>
    </w:p>
    <w:p w14:paraId="61DD7BD1" w14:textId="77777777" w:rsidR="003A2002" w:rsidRDefault="003A2002" w:rsidP="003A2002">
      <w:pPr>
        <w:pStyle w:val="NoSpacing"/>
      </w:pPr>
      <w:r>
        <w:t xml:space="preserve">         1407-8</w:t>
      </w:r>
      <w:r>
        <w:tab/>
        <w:t>He paid 12d to trade in Newingate Ward for a year.</w:t>
      </w:r>
    </w:p>
    <w:p w14:paraId="08E3F00C" w14:textId="77777777" w:rsidR="003A2002" w:rsidRDefault="003A2002" w:rsidP="003A2002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>e</w:t>
      </w:r>
      <w:r w:rsidRPr="00A07C68">
        <w:t xml:space="preserve"> from 1392 t</w:t>
      </w:r>
      <w:r>
        <w:t>o</w:t>
      </w:r>
      <w:r w:rsidRPr="00A07C68">
        <w:t xml:space="preserve"> 1592”</w:t>
      </w:r>
      <w:r>
        <w:t xml:space="preserve"> by </w:t>
      </w:r>
    </w:p>
    <w:p w14:paraId="479CB521" w14:textId="4819AED8" w:rsidR="003A2002" w:rsidRDefault="003A2002" w:rsidP="003A2002">
      <w:pPr>
        <w:pStyle w:val="NoSpacing"/>
        <w:ind w:left="1440"/>
      </w:pPr>
      <w:r>
        <w:t>J. Meadows Cowper, F.S.A., pub.Cross &amp; Jackman, Printers and Publishers, Canterbury, 1904 p.28)</w:t>
      </w:r>
    </w:p>
    <w:p w14:paraId="04BAA29A" w14:textId="18ADFB1D" w:rsidR="00034AE5" w:rsidRDefault="00034AE5" w:rsidP="00034AE5">
      <w:pPr>
        <w:pStyle w:val="NoSpacing"/>
        <w:rPr>
          <w:rFonts w:hAnsi="Arial Unicode MS"/>
        </w:rPr>
      </w:pPr>
      <w:r>
        <w:t xml:space="preserve">         1408-9</w:t>
      </w:r>
      <w:r>
        <w:tab/>
      </w:r>
      <w:r>
        <w:rPr>
          <w:rFonts w:hAnsi="Arial Unicode MS"/>
        </w:rPr>
        <w:t>He paid a fine of 12d to live and trade in Newingate and Ridingate Wards.</w:t>
      </w:r>
    </w:p>
    <w:p w14:paraId="12231A6B" w14:textId="23B2A576" w:rsidR="00034AE5" w:rsidRDefault="00034AE5" w:rsidP="00034AE5">
      <w:pPr>
        <w:pStyle w:val="NoSpacing"/>
        <w:rPr>
          <w:rFonts w:hAnsi="Arial Unicode MS"/>
        </w:rPr>
      </w:pPr>
      <w:r>
        <w:rPr>
          <w:rFonts w:hAnsi="Arial Unicode MS"/>
        </w:rPr>
        <w:tab/>
      </w:r>
      <w:r>
        <w:rPr>
          <w:rFonts w:hAnsi="Arial Unicode MS"/>
        </w:rPr>
        <w:tab/>
        <w:t>(ibid. p.30)</w:t>
      </w:r>
    </w:p>
    <w:p w14:paraId="02339590" w14:textId="21011DA5" w:rsidR="00034AE5" w:rsidRDefault="00034AE5" w:rsidP="00034AE5">
      <w:pPr>
        <w:pStyle w:val="NoSpacing"/>
      </w:pPr>
      <w:r>
        <w:rPr>
          <w:rFonts w:hAnsi="Arial Unicode MS"/>
        </w:rPr>
        <w:tab/>
        <w:t>1415</w:t>
      </w:r>
      <w:r>
        <w:rPr>
          <w:rFonts w:hAnsi="Arial Unicode MS"/>
        </w:rPr>
        <w:tab/>
        <w:t>He became a Freeman by redemption.   (Cowper p.303)</w:t>
      </w:r>
    </w:p>
    <w:p w14:paraId="31D1D632" w14:textId="66404B13" w:rsidR="008A362C" w:rsidRDefault="008A362C" w:rsidP="00034AE5">
      <w:pPr>
        <w:pStyle w:val="Body1"/>
        <w:ind w:left="720" w:firstLine="720"/>
        <w:rPr>
          <w:rFonts w:ascii="Times New Roman" w:hAnsi="Arial Unicode MS"/>
          <w:color w:val="auto"/>
        </w:rPr>
      </w:pPr>
    </w:p>
    <w:p w14:paraId="2BF1806F" w14:textId="454E8D8A" w:rsidR="00E47068" w:rsidRDefault="00E47068" w:rsidP="008A362C">
      <w:pPr>
        <w:pStyle w:val="NoSpacing"/>
        <w:rPr>
          <w:rFonts w:hAnsi="Arial Unicode MS"/>
        </w:rPr>
      </w:pPr>
    </w:p>
    <w:p w14:paraId="69F7A152" w14:textId="032429BE" w:rsidR="00034AE5" w:rsidRDefault="00034AE5" w:rsidP="008A362C">
      <w:pPr>
        <w:pStyle w:val="NoSpacing"/>
        <w:rPr>
          <w:rFonts w:hAnsi="Arial Unicode MS"/>
        </w:rPr>
      </w:pPr>
      <w:r>
        <w:rPr>
          <w:rFonts w:hAnsi="Arial Unicode MS"/>
        </w:rPr>
        <w:t>18 April 2025</w:t>
      </w:r>
    </w:p>
    <w:p w14:paraId="0CA5BCD4" w14:textId="6FA6DB2B" w:rsidR="003A2002" w:rsidRPr="00C009D8" w:rsidRDefault="003A2002" w:rsidP="008A362C">
      <w:pPr>
        <w:pStyle w:val="NoSpacing"/>
      </w:pPr>
      <w:r>
        <w:rPr>
          <w:rFonts w:hAnsi="Arial Unicode MS"/>
        </w:rPr>
        <w:t>10 January 2026</w:t>
      </w:r>
    </w:p>
    <w:sectPr w:rsidR="003A2002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98ABD" w14:textId="77777777" w:rsidR="00810701" w:rsidRDefault="00810701" w:rsidP="00920DE3">
      <w:pPr>
        <w:spacing w:after="0" w:line="240" w:lineRule="auto"/>
      </w:pPr>
      <w:r>
        <w:separator/>
      </w:r>
    </w:p>
  </w:endnote>
  <w:endnote w:type="continuationSeparator" w:id="0">
    <w:p w14:paraId="671ABBAD" w14:textId="77777777" w:rsidR="00810701" w:rsidRDefault="008107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78A60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91CA" w14:textId="77777777" w:rsidR="00C009D8" w:rsidRPr="00C009D8" w:rsidRDefault="00C009D8">
    <w:pPr>
      <w:pStyle w:val="Footer"/>
    </w:pPr>
    <w:r>
      <w:t>Copyright I.S.Rogers 9 August 2013</w:t>
    </w:r>
  </w:p>
  <w:p w14:paraId="7C17C207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761D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4163C" w14:textId="77777777" w:rsidR="00810701" w:rsidRDefault="00810701" w:rsidP="00920DE3">
      <w:pPr>
        <w:spacing w:after="0" w:line="240" w:lineRule="auto"/>
      </w:pPr>
      <w:r>
        <w:separator/>
      </w:r>
    </w:p>
  </w:footnote>
  <w:footnote w:type="continuationSeparator" w:id="0">
    <w:p w14:paraId="6A0292A4" w14:textId="77777777" w:rsidR="00810701" w:rsidRDefault="008107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CC778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AEFAC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8B9A6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362C"/>
    <w:rsid w:val="00034AE5"/>
    <w:rsid w:val="00120749"/>
    <w:rsid w:val="003A2002"/>
    <w:rsid w:val="00603C8A"/>
    <w:rsid w:val="00624CAE"/>
    <w:rsid w:val="00810701"/>
    <w:rsid w:val="008A362C"/>
    <w:rsid w:val="00920DE3"/>
    <w:rsid w:val="00C009D8"/>
    <w:rsid w:val="00CF53C8"/>
    <w:rsid w:val="00E47068"/>
    <w:rsid w:val="00EC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2B813"/>
  <w15:docId w15:val="{D5C08A86-F906-4A05-AB14-CD72E3E8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A362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6</TotalTime>
  <Pages>1</Pages>
  <Words>144</Words>
  <Characters>712</Characters>
  <Application>Microsoft Office Word</Application>
  <DocSecurity>0</DocSecurity>
  <Lines>30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2013-09-19T19:03:00Z</dcterms:created>
  <dcterms:modified xsi:type="dcterms:W3CDTF">2026-01-10T14:29:00Z</dcterms:modified>
</cp:coreProperties>
</file>